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9E5CF9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9E5CF9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9E5CF9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9E5CF9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9E5CF9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9E5CF9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9E5CF9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9E5CF9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5309C0" w:rsidP="00700FF9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16.10.2023</w:t>
            </w:r>
            <w:bookmarkStart w:id="0" w:name="_GoBack"/>
            <w:bookmarkEnd w:id="0"/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9E5CF9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5309C0" w:rsidP="00C525E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2885</w:t>
            </w:r>
          </w:p>
        </w:tc>
        <w:tc>
          <w:tcPr>
            <w:tcW w:w="559" w:type="dxa"/>
            <w:vMerge w:val="restart"/>
          </w:tcPr>
          <w:p w:rsidR="005D530F" w:rsidRPr="00F0469E" w:rsidRDefault="005D530F" w:rsidP="009E5CF9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9E5CF9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9E5CF9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9E5CF9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9E5CF9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1307D7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</w:t>
            </w:r>
            <w:r w:rsidR="00157681">
              <w:t xml:space="preserve">Самарской области </w:t>
            </w:r>
            <w:r w:rsidRPr="005D530F">
              <w:t xml:space="preserve">за </w:t>
            </w:r>
            <w:r w:rsidR="00B25316">
              <w:rPr>
                <w:szCs w:val="28"/>
              </w:rPr>
              <w:t>9 месяцев</w:t>
            </w:r>
            <w:r w:rsidR="00700FF9">
              <w:rPr>
                <w:szCs w:val="28"/>
              </w:rPr>
              <w:t xml:space="preserve"> </w:t>
            </w:r>
            <w:r w:rsidR="00E32673">
              <w:rPr>
                <w:szCs w:val="28"/>
              </w:rPr>
              <w:t xml:space="preserve"> 20</w:t>
            </w:r>
            <w:r w:rsidR="004B6A9B">
              <w:rPr>
                <w:szCs w:val="28"/>
              </w:rPr>
              <w:t>2</w:t>
            </w:r>
            <w:r w:rsidR="001307D7">
              <w:rPr>
                <w:szCs w:val="28"/>
              </w:rPr>
              <w:t>3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5E7133">
      <w:pPr>
        <w:pStyle w:val="2"/>
        <w:tabs>
          <w:tab w:val="left" w:pos="6804"/>
        </w:tabs>
        <w:suppressAutoHyphens/>
        <w:spacing w:after="0" w:line="360" w:lineRule="auto"/>
        <w:ind w:firstLine="709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5E7133">
      <w:pPr>
        <w:pStyle w:val="a6"/>
        <w:numPr>
          <w:ilvl w:val="0"/>
          <w:numId w:val="3"/>
        </w:num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B7919">
        <w:rPr>
          <w:sz w:val="28"/>
          <w:szCs w:val="28"/>
        </w:rPr>
        <w:t xml:space="preserve">Утвердить отчёт об исполнении бюджета городского округа Кинель </w:t>
      </w:r>
      <w:r w:rsidR="00157681">
        <w:rPr>
          <w:sz w:val="28"/>
          <w:szCs w:val="28"/>
        </w:rPr>
        <w:t xml:space="preserve">Самарской области </w:t>
      </w:r>
      <w:r w:rsidRPr="00BB7919">
        <w:rPr>
          <w:sz w:val="28"/>
          <w:szCs w:val="28"/>
        </w:rPr>
        <w:t>за</w:t>
      </w:r>
      <w:r w:rsidR="009C3DBB" w:rsidRPr="00BB7919">
        <w:rPr>
          <w:sz w:val="28"/>
          <w:szCs w:val="28"/>
        </w:rPr>
        <w:t xml:space="preserve"> </w:t>
      </w:r>
      <w:r w:rsidR="00B25316">
        <w:rPr>
          <w:sz w:val="28"/>
          <w:szCs w:val="28"/>
        </w:rPr>
        <w:t>9 месяцев</w:t>
      </w:r>
      <w:r w:rsidR="00700FF9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 xml:space="preserve"> 20</w:t>
      </w:r>
      <w:r w:rsidR="004B6A9B">
        <w:rPr>
          <w:sz w:val="28"/>
          <w:szCs w:val="28"/>
        </w:rPr>
        <w:t>2</w:t>
      </w:r>
      <w:r w:rsidR="001307D7">
        <w:rPr>
          <w:sz w:val="28"/>
          <w:szCs w:val="28"/>
        </w:rPr>
        <w:t>3</w:t>
      </w:r>
      <w:r w:rsidR="00EF5F3C">
        <w:rPr>
          <w:sz w:val="28"/>
          <w:szCs w:val="28"/>
        </w:rPr>
        <w:t xml:space="preserve"> года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1307D7">
        <w:rPr>
          <w:sz w:val="28"/>
          <w:szCs w:val="28"/>
        </w:rPr>
        <w:t>1338624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FF6082">
        <w:rPr>
          <w:sz w:val="28"/>
          <w:szCs w:val="28"/>
        </w:rPr>
        <w:t xml:space="preserve"> </w:t>
      </w:r>
      <w:r w:rsidR="001307D7">
        <w:rPr>
          <w:sz w:val="28"/>
          <w:szCs w:val="28"/>
        </w:rPr>
        <w:t>1556074</w:t>
      </w:r>
      <w:r w:rsidR="0003199D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 xml:space="preserve">превышением </w:t>
      </w:r>
      <w:r w:rsidR="00EF5F3C">
        <w:rPr>
          <w:sz w:val="28"/>
          <w:szCs w:val="28"/>
        </w:rPr>
        <w:t xml:space="preserve"> </w:t>
      </w:r>
      <w:r w:rsidR="00E62C72">
        <w:rPr>
          <w:sz w:val="28"/>
          <w:szCs w:val="28"/>
        </w:rPr>
        <w:t xml:space="preserve">  </w:t>
      </w:r>
      <w:r w:rsidR="001307D7">
        <w:rPr>
          <w:sz w:val="28"/>
          <w:szCs w:val="28"/>
        </w:rPr>
        <w:t>рас</w:t>
      </w:r>
      <w:r w:rsidR="005A2B0F">
        <w:rPr>
          <w:sz w:val="28"/>
          <w:szCs w:val="28"/>
        </w:rPr>
        <w:t>х</w:t>
      </w:r>
      <w:r w:rsidR="000A762D">
        <w:rPr>
          <w:sz w:val="28"/>
          <w:szCs w:val="28"/>
        </w:rPr>
        <w:t>о</w:t>
      </w:r>
      <w:r w:rsidR="007C1717">
        <w:rPr>
          <w:sz w:val="28"/>
          <w:szCs w:val="28"/>
        </w:rPr>
        <w:t xml:space="preserve">дов  </w:t>
      </w:r>
      <w:r w:rsidR="00E62C72">
        <w:rPr>
          <w:sz w:val="28"/>
          <w:szCs w:val="28"/>
        </w:rPr>
        <w:t xml:space="preserve">над </w:t>
      </w:r>
      <w:r w:rsidR="007C1717">
        <w:rPr>
          <w:sz w:val="28"/>
          <w:szCs w:val="28"/>
        </w:rPr>
        <w:t xml:space="preserve"> </w:t>
      </w:r>
      <w:r w:rsidR="001307D7">
        <w:rPr>
          <w:sz w:val="28"/>
          <w:szCs w:val="28"/>
        </w:rPr>
        <w:t>до</w:t>
      </w:r>
      <w:r w:rsidR="005A2B0F">
        <w:rPr>
          <w:sz w:val="28"/>
          <w:szCs w:val="28"/>
        </w:rPr>
        <w:t>хо</w:t>
      </w:r>
      <w:r w:rsidR="007C1717">
        <w:rPr>
          <w:sz w:val="28"/>
          <w:szCs w:val="28"/>
        </w:rPr>
        <w:t xml:space="preserve">дами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9F3B1E">
        <w:rPr>
          <w:sz w:val="28"/>
          <w:szCs w:val="28"/>
        </w:rPr>
        <w:t xml:space="preserve"> </w:t>
      </w:r>
      <w:r w:rsidR="001307D7">
        <w:rPr>
          <w:sz w:val="28"/>
          <w:szCs w:val="28"/>
        </w:rPr>
        <w:t>217450</w:t>
      </w:r>
      <w:r w:rsidR="00EB03D9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5E7133">
      <w:pPr>
        <w:pStyle w:val="a6"/>
        <w:numPr>
          <w:ilvl w:val="0"/>
          <w:numId w:val="3"/>
        </w:num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</w:t>
      </w:r>
      <w:r w:rsidR="0003701B" w:rsidRPr="0003701B">
        <w:rPr>
          <w:sz w:val="28"/>
          <w:szCs w:val="28"/>
        </w:rPr>
        <w:t xml:space="preserve"> </w:t>
      </w:r>
      <w:r w:rsidR="0003701B">
        <w:rPr>
          <w:sz w:val="28"/>
          <w:szCs w:val="28"/>
        </w:rPr>
        <w:t xml:space="preserve">Самарской области </w:t>
      </w:r>
      <w:r w:rsidR="00CB5020" w:rsidRPr="00F10E32">
        <w:rPr>
          <w:sz w:val="28"/>
          <w:szCs w:val="28"/>
        </w:rPr>
        <w:t xml:space="preserve"> за</w:t>
      </w:r>
      <w:r w:rsidR="00CB5020">
        <w:rPr>
          <w:sz w:val="28"/>
          <w:szCs w:val="28"/>
        </w:rPr>
        <w:t xml:space="preserve"> </w:t>
      </w:r>
      <w:r w:rsidR="00B25316">
        <w:rPr>
          <w:sz w:val="28"/>
          <w:szCs w:val="28"/>
        </w:rPr>
        <w:t xml:space="preserve">9 месяцев </w:t>
      </w:r>
      <w:r w:rsidR="00EF5F3C">
        <w:rPr>
          <w:sz w:val="28"/>
          <w:szCs w:val="28"/>
        </w:rPr>
        <w:t xml:space="preserve"> 20</w:t>
      </w:r>
      <w:r w:rsidR="004B6A9B">
        <w:rPr>
          <w:sz w:val="28"/>
          <w:szCs w:val="28"/>
        </w:rPr>
        <w:t>2</w:t>
      </w:r>
      <w:r w:rsidR="001307D7">
        <w:rPr>
          <w:sz w:val="28"/>
          <w:szCs w:val="28"/>
        </w:rPr>
        <w:t>3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>городского округа Кинель</w:t>
      </w:r>
      <w:r w:rsidR="0003701B" w:rsidRPr="0003701B">
        <w:rPr>
          <w:sz w:val="28"/>
          <w:szCs w:val="28"/>
        </w:rPr>
        <w:t xml:space="preserve"> </w:t>
      </w:r>
      <w:r w:rsidR="0003701B">
        <w:rPr>
          <w:sz w:val="28"/>
          <w:szCs w:val="28"/>
        </w:rPr>
        <w:t xml:space="preserve">Самарской области </w:t>
      </w:r>
      <w:r w:rsidR="00E65E4A" w:rsidRPr="00ED2964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>и</w:t>
      </w:r>
      <w:r w:rsidR="0003701B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Кинель</w:t>
      </w:r>
      <w:r w:rsidR="0003701B" w:rsidRPr="0003701B">
        <w:rPr>
          <w:sz w:val="28"/>
          <w:szCs w:val="28"/>
        </w:rPr>
        <w:t xml:space="preserve"> </w:t>
      </w:r>
      <w:r w:rsidR="0003701B">
        <w:rPr>
          <w:sz w:val="28"/>
          <w:szCs w:val="28"/>
        </w:rPr>
        <w:t>Самарской области</w:t>
      </w:r>
      <w:r w:rsidR="00ED2964">
        <w:rPr>
          <w:sz w:val="28"/>
          <w:szCs w:val="28"/>
        </w:rPr>
        <w:t>.</w:t>
      </w:r>
    </w:p>
    <w:p w:rsidR="002A75C6" w:rsidRDefault="001C3D27" w:rsidP="005E7133">
      <w:pPr>
        <w:pStyle w:val="2"/>
        <w:numPr>
          <w:ilvl w:val="0"/>
          <w:numId w:val="3"/>
        </w:numPr>
        <w:suppressAutoHyphens/>
        <w:spacing w:after="0" w:line="360" w:lineRule="auto"/>
        <w:ind w:firstLine="709"/>
        <w:jc w:val="both"/>
      </w:pPr>
      <w:r>
        <w:rPr>
          <w:szCs w:val="28"/>
        </w:rPr>
        <w:t xml:space="preserve">Официально опубликовать настоящее </w:t>
      </w:r>
      <w:r w:rsidR="00EB6E54">
        <w:rPr>
          <w:szCs w:val="28"/>
        </w:rPr>
        <w:t>постановление</w:t>
      </w:r>
      <w:r w:rsidR="00DA33A1">
        <w:rPr>
          <w:szCs w:val="28"/>
        </w:rPr>
        <w:t>.</w:t>
      </w:r>
      <w:r>
        <w:rPr>
          <w:szCs w:val="28"/>
        </w:rPr>
        <w:t xml:space="preserve"> </w:t>
      </w: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5160EB" w:rsidRDefault="005160EB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DA33A1" w:rsidRDefault="00700FF9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</w:t>
      </w:r>
      <w:r w:rsidR="00EC39DD">
        <w:t>лав</w:t>
      </w:r>
      <w:r w:rsidR="00EB410A">
        <w:t>а</w:t>
      </w:r>
      <w:r>
        <w:t xml:space="preserve"> </w:t>
      </w:r>
      <w:r w:rsidR="00007354">
        <w:t xml:space="preserve"> </w:t>
      </w:r>
      <w:r w:rsidR="00157681">
        <w:t>городского округа</w:t>
      </w:r>
      <w:r w:rsidR="007B742D">
        <w:t xml:space="preserve">    </w:t>
      </w:r>
      <w:r w:rsidR="0003199D">
        <w:t xml:space="preserve">                          </w:t>
      </w:r>
      <w:r w:rsidR="00EB410A">
        <w:t xml:space="preserve"> </w:t>
      </w:r>
      <w:r w:rsidR="0003199D">
        <w:t xml:space="preserve">            </w:t>
      </w:r>
      <w:r w:rsidR="00236A5E">
        <w:t xml:space="preserve">    </w:t>
      </w:r>
      <w:r w:rsidR="0003199D">
        <w:t xml:space="preserve"> </w:t>
      </w:r>
      <w:r w:rsidR="0003199D" w:rsidRPr="0003199D">
        <w:t xml:space="preserve"> </w:t>
      </w:r>
      <w:r w:rsidR="00810BDB">
        <w:t xml:space="preserve">      </w:t>
      </w:r>
      <w:r w:rsidR="00DA33A1">
        <w:t xml:space="preserve">    </w:t>
      </w:r>
      <w:r w:rsidR="0035470B">
        <w:t>А.А.Прокудин</w:t>
      </w:r>
    </w:p>
    <w:p w:rsidR="00DA33A1" w:rsidRDefault="00DA33A1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DA33A1" w:rsidRDefault="00DA33A1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DA33A1" w:rsidRDefault="00DA33A1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B3974" w:rsidRDefault="000E2EFE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  <w:r>
        <w:tab/>
      </w: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7B742D" w:rsidRDefault="007B742D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DA33A1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Cs w:val="28"/>
        </w:rPr>
      </w:pPr>
      <w:r w:rsidRPr="00DA33A1">
        <w:rPr>
          <w:szCs w:val="28"/>
        </w:rPr>
        <w:t>М</w:t>
      </w:r>
      <w:r w:rsidR="00FF6082" w:rsidRPr="00DA33A1">
        <w:rPr>
          <w:szCs w:val="28"/>
        </w:rPr>
        <w:t>оскаленко</w:t>
      </w:r>
      <w:r w:rsidR="00DB44A4" w:rsidRPr="00DA33A1">
        <w:rPr>
          <w:szCs w:val="28"/>
        </w:rPr>
        <w:t xml:space="preserve"> </w:t>
      </w:r>
      <w:r w:rsidR="00A812E7" w:rsidRPr="00DA33A1">
        <w:rPr>
          <w:szCs w:val="28"/>
        </w:rPr>
        <w:t>21698</w:t>
      </w:r>
    </w:p>
    <w:sectPr w:rsidR="00DB44A4" w:rsidRPr="00DA33A1" w:rsidSect="005E7133">
      <w:pgSz w:w="11906" w:h="16838"/>
      <w:pgMar w:top="851" w:right="155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D8F" w:rsidRDefault="00DC6D8F">
      <w:r>
        <w:separator/>
      </w:r>
    </w:p>
  </w:endnote>
  <w:endnote w:type="continuationSeparator" w:id="0">
    <w:p w:rsidR="00DC6D8F" w:rsidRDefault="00DC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D8F" w:rsidRDefault="00DC6D8F">
      <w:r>
        <w:separator/>
      </w:r>
    </w:p>
  </w:footnote>
  <w:footnote w:type="continuationSeparator" w:id="0">
    <w:p w:rsidR="00DC6D8F" w:rsidRDefault="00DC6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46B05"/>
    <w:multiLevelType w:val="hybridMultilevel"/>
    <w:tmpl w:val="284EC3EA"/>
    <w:lvl w:ilvl="0" w:tplc="6E482B8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6F"/>
    <w:rsid w:val="000070F6"/>
    <w:rsid w:val="00007354"/>
    <w:rsid w:val="00013EB3"/>
    <w:rsid w:val="000163F8"/>
    <w:rsid w:val="000173E1"/>
    <w:rsid w:val="00023E35"/>
    <w:rsid w:val="00024977"/>
    <w:rsid w:val="0002724A"/>
    <w:rsid w:val="0003199D"/>
    <w:rsid w:val="00032A6D"/>
    <w:rsid w:val="0003701B"/>
    <w:rsid w:val="00042155"/>
    <w:rsid w:val="00047B3F"/>
    <w:rsid w:val="000620C2"/>
    <w:rsid w:val="00065A56"/>
    <w:rsid w:val="000721F2"/>
    <w:rsid w:val="0008593E"/>
    <w:rsid w:val="00091C3C"/>
    <w:rsid w:val="000962CC"/>
    <w:rsid w:val="000A762D"/>
    <w:rsid w:val="000B3974"/>
    <w:rsid w:val="000D52D8"/>
    <w:rsid w:val="000E2EFE"/>
    <w:rsid w:val="000F3329"/>
    <w:rsid w:val="001038F9"/>
    <w:rsid w:val="0010689F"/>
    <w:rsid w:val="001163D0"/>
    <w:rsid w:val="0012395C"/>
    <w:rsid w:val="00124573"/>
    <w:rsid w:val="001307D7"/>
    <w:rsid w:val="00135F02"/>
    <w:rsid w:val="0015017D"/>
    <w:rsid w:val="00150E01"/>
    <w:rsid w:val="00157681"/>
    <w:rsid w:val="0017335E"/>
    <w:rsid w:val="00176DB4"/>
    <w:rsid w:val="001A1944"/>
    <w:rsid w:val="001A1C87"/>
    <w:rsid w:val="001C0798"/>
    <w:rsid w:val="001C3D27"/>
    <w:rsid w:val="001C5447"/>
    <w:rsid w:val="001D0E76"/>
    <w:rsid w:val="001D4054"/>
    <w:rsid w:val="001D678E"/>
    <w:rsid w:val="001E29C2"/>
    <w:rsid w:val="001F28D5"/>
    <w:rsid w:val="001F60F4"/>
    <w:rsid w:val="001F7E5C"/>
    <w:rsid w:val="00205706"/>
    <w:rsid w:val="00207114"/>
    <w:rsid w:val="002151C2"/>
    <w:rsid w:val="0021530F"/>
    <w:rsid w:val="00215A06"/>
    <w:rsid w:val="00227F57"/>
    <w:rsid w:val="0023143C"/>
    <w:rsid w:val="00236A5E"/>
    <w:rsid w:val="00247F53"/>
    <w:rsid w:val="00265056"/>
    <w:rsid w:val="002674BA"/>
    <w:rsid w:val="002759D8"/>
    <w:rsid w:val="002761F3"/>
    <w:rsid w:val="00277C63"/>
    <w:rsid w:val="00287D90"/>
    <w:rsid w:val="00292430"/>
    <w:rsid w:val="00292D61"/>
    <w:rsid w:val="002A75C6"/>
    <w:rsid w:val="002B2F76"/>
    <w:rsid w:val="002B7A93"/>
    <w:rsid w:val="002D789B"/>
    <w:rsid w:val="002E4906"/>
    <w:rsid w:val="002E611F"/>
    <w:rsid w:val="00306E09"/>
    <w:rsid w:val="00321DA1"/>
    <w:rsid w:val="003272CE"/>
    <w:rsid w:val="003365B3"/>
    <w:rsid w:val="003440D6"/>
    <w:rsid w:val="0035470B"/>
    <w:rsid w:val="003B08D3"/>
    <w:rsid w:val="003B6AE3"/>
    <w:rsid w:val="003E69FF"/>
    <w:rsid w:val="00400D30"/>
    <w:rsid w:val="00401B7E"/>
    <w:rsid w:val="0040404F"/>
    <w:rsid w:val="004044B1"/>
    <w:rsid w:val="004068B5"/>
    <w:rsid w:val="004147E6"/>
    <w:rsid w:val="00424207"/>
    <w:rsid w:val="0045222C"/>
    <w:rsid w:val="00462CC0"/>
    <w:rsid w:val="0046514B"/>
    <w:rsid w:val="004702A9"/>
    <w:rsid w:val="00476A5B"/>
    <w:rsid w:val="00490FCB"/>
    <w:rsid w:val="004A0374"/>
    <w:rsid w:val="004A414A"/>
    <w:rsid w:val="004B1576"/>
    <w:rsid w:val="004B6A9B"/>
    <w:rsid w:val="004D231D"/>
    <w:rsid w:val="004D36C3"/>
    <w:rsid w:val="004D381C"/>
    <w:rsid w:val="004D5DDA"/>
    <w:rsid w:val="005042E8"/>
    <w:rsid w:val="00504B34"/>
    <w:rsid w:val="00515A8B"/>
    <w:rsid w:val="005160EB"/>
    <w:rsid w:val="00526BAF"/>
    <w:rsid w:val="005309C0"/>
    <w:rsid w:val="0053162C"/>
    <w:rsid w:val="00531656"/>
    <w:rsid w:val="005461FB"/>
    <w:rsid w:val="00552F70"/>
    <w:rsid w:val="005566AA"/>
    <w:rsid w:val="00561491"/>
    <w:rsid w:val="00564BC6"/>
    <w:rsid w:val="005858DD"/>
    <w:rsid w:val="005901A2"/>
    <w:rsid w:val="005A2B0F"/>
    <w:rsid w:val="005A2DFC"/>
    <w:rsid w:val="005A4270"/>
    <w:rsid w:val="005B0D2C"/>
    <w:rsid w:val="005B45F5"/>
    <w:rsid w:val="005D530F"/>
    <w:rsid w:val="005E7133"/>
    <w:rsid w:val="005F6CDC"/>
    <w:rsid w:val="00600BC2"/>
    <w:rsid w:val="00603121"/>
    <w:rsid w:val="00616E99"/>
    <w:rsid w:val="006213C2"/>
    <w:rsid w:val="00637E6F"/>
    <w:rsid w:val="00654151"/>
    <w:rsid w:val="00666B78"/>
    <w:rsid w:val="0067335C"/>
    <w:rsid w:val="006771D6"/>
    <w:rsid w:val="006776E1"/>
    <w:rsid w:val="00690B4E"/>
    <w:rsid w:val="006A66E2"/>
    <w:rsid w:val="006A70A7"/>
    <w:rsid w:val="006B2BCA"/>
    <w:rsid w:val="006B75D0"/>
    <w:rsid w:val="006C45A6"/>
    <w:rsid w:val="006C4A65"/>
    <w:rsid w:val="006D654B"/>
    <w:rsid w:val="006F0D7E"/>
    <w:rsid w:val="006F1EDC"/>
    <w:rsid w:val="00700FF9"/>
    <w:rsid w:val="00705795"/>
    <w:rsid w:val="00707DB4"/>
    <w:rsid w:val="00716804"/>
    <w:rsid w:val="00717DBE"/>
    <w:rsid w:val="007337B9"/>
    <w:rsid w:val="0073704B"/>
    <w:rsid w:val="007655AB"/>
    <w:rsid w:val="0076597A"/>
    <w:rsid w:val="00777ACC"/>
    <w:rsid w:val="00782D8B"/>
    <w:rsid w:val="007A0723"/>
    <w:rsid w:val="007A1E48"/>
    <w:rsid w:val="007A7479"/>
    <w:rsid w:val="007B0355"/>
    <w:rsid w:val="007B0D19"/>
    <w:rsid w:val="007B3270"/>
    <w:rsid w:val="007B5F50"/>
    <w:rsid w:val="007B742D"/>
    <w:rsid w:val="007C1717"/>
    <w:rsid w:val="007F542E"/>
    <w:rsid w:val="0081054F"/>
    <w:rsid w:val="00810BDB"/>
    <w:rsid w:val="00814227"/>
    <w:rsid w:val="0081464F"/>
    <w:rsid w:val="0082378B"/>
    <w:rsid w:val="00824AD1"/>
    <w:rsid w:val="00827013"/>
    <w:rsid w:val="00830F75"/>
    <w:rsid w:val="0083100E"/>
    <w:rsid w:val="00833919"/>
    <w:rsid w:val="0083579B"/>
    <w:rsid w:val="00842BC7"/>
    <w:rsid w:val="008433D4"/>
    <w:rsid w:val="00860E57"/>
    <w:rsid w:val="008734D5"/>
    <w:rsid w:val="0088188A"/>
    <w:rsid w:val="008830B8"/>
    <w:rsid w:val="00886F39"/>
    <w:rsid w:val="008A3961"/>
    <w:rsid w:val="008A5028"/>
    <w:rsid w:val="008B09A0"/>
    <w:rsid w:val="008C62A7"/>
    <w:rsid w:val="008C6B02"/>
    <w:rsid w:val="008D5EF8"/>
    <w:rsid w:val="008E6404"/>
    <w:rsid w:val="008F2E6C"/>
    <w:rsid w:val="00921EFB"/>
    <w:rsid w:val="00934871"/>
    <w:rsid w:val="0094209A"/>
    <w:rsid w:val="00952256"/>
    <w:rsid w:val="00954620"/>
    <w:rsid w:val="00955C50"/>
    <w:rsid w:val="009606D8"/>
    <w:rsid w:val="009665FD"/>
    <w:rsid w:val="00973674"/>
    <w:rsid w:val="009812F4"/>
    <w:rsid w:val="00996D3F"/>
    <w:rsid w:val="009A3120"/>
    <w:rsid w:val="009B387C"/>
    <w:rsid w:val="009B5A50"/>
    <w:rsid w:val="009C259E"/>
    <w:rsid w:val="009C3DBB"/>
    <w:rsid w:val="009D400C"/>
    <w:rsid w:val="009E162A"/>
    <w:rsid w:val="009E5CF9"/>
    <w:rsid w:val="009F0F31"/>
    <w:rsid w:val="009F3B1E"/>
    <w:rsid w:val="00A13806"/>
    <w:rsid w:val="00A24545"/>
    <w:rsid w:val="00A24BC5"/>
    <w:rsid w:val="00A4384A"/>
    <w:rsid w:val="00A51BF1"/>
    <w:rsid w:val="00A53525"/>
    <w:rsid w:val="00A53DCA"/>
    <w:rsid w:val="00A569CB"/>
    <w:rsid w:val="00A663C2"/>
    <w:rsid w:val="00A6656A"/>
    <w:rsid w:val="00A70C32"/>
    <w:rsid w:val="00A812E7"/>
    <w:rsid w:val="00AA7FBB"/>
    <w:rsid w:val="00B04D25"/>
    <w:rsid w:val="00B25316"/>
    <w:rsid w:val="00B67BB6"/>
    <w:rsid w:val="00B82953"/>
    <w:rsid w:val="00B85128"/>
    <w:rsid w:val="00BB3624"/>
    <w:rsid w:val="00BB593D"/>
    <w:rsid w:val="00BB7919"/>
    <w:rsid w:val="00BE087F"/>
    <w:rsid w:val="00C0212B"/>
    <w:rsid w:val="00C02A55"/>
    <w:rsid w:val="00C05E0E"/>
    <w:rsid w:val="00C12B12"/>
    <w:rsid w:val="00C148E0"/>
    <w:rsid w:val="00C25853"/>
    <w:rsid w:val="00C320C4"/>
    <w:rsid w:val="00C44702"/>
    <w:rsid w:val="00C525E1"/>
    <w:rsid w:val="00C67D63"/>
    <w:rsid w:val="00C75413"/>
    <w:rsid w:val="00C86085"/>
    <w:rsid w:val="00CB4087"/>
    <w:rsid w:val="00CB493D"/>
    <w:rsid w:val="00CB5020"/>
    <w:rsid w:val="00CB573B"/>
    <w:rsid w:val="00CB667C"/>
    <w:rsid w:val="00CC5583"/>
    <w:rsid w:val="00CE1390"/>
    <w:rsid w:val="00D06941"/>
    <w:rsid w:val="00D07F08"/>
    <w:rsid w:val="00D13EA5"/>
    <w:rsid w:val="00D26E69"/>
    <w:rsid w:val="00D30F8C"/>
    <w:rsid w:val="00D32145"/>
    <w:rsid w:val="00D501CC"/>
    <w:rsid w:val="00D71ECA"/>
    <w:rsid w:val="00D763CC"/>
    <w:rsid w:val="00D82FB1"/>
    <w:rsid w:val="00D84300"/>
    <w:rsid w:val="00D926B5"/>
    <w:rsid w:val="00DA33A1"/>
    <w:rsid w:val="00DB44A4"/>
    <w:rsid w:val="00DC6D8F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46985"/>
    <w:rsid w:val="00E56831"/>
    <w:rsid w:val="00E62C72"/>
    <w:rsid w:val="00E65E4A"/>
    <w:rsid w:val="00E727FA"/>
    <w:rsid w:val="00E85489"/>
    <w:rsid w:val="00EA0E73"/>
    <w:rsid w:val="00EA4766"/>
    <w:rsid w:val="00EB03D9"/>
    <w:rsid w:val="00EB2F56"/>
    <w:rsid w:val="00EB3973"/>
    <w:rsid w:val="00EB410A"/>
    <w:rsid w:val="00EB6E54"/>
    <w:rsid w:val="00EC39DD"/>
    <w:rsid w:val="00ED1903"/>
    <w:rsid w:val="00ED2964"/>
    <w:rsid w:val="00ED340C"/>
    <w:rsid w:val="00EE27F8"/>
    <w:rsid w:val="00EE3546"/>
    <w:rsid w:val="00EE466F"/>
    <w:rsid w:val="00EE72A0"/>
    <w:rsid w:val="00EF5D20"/>
    <w:rsid w:val="00EF5F3C"/>
    <w:rsid w:val="00F109DE"/>
    <w:rsid w:val="00F10E32"/>
    <w:rsid w:val="00F15A99"/>
    <w:rsid w:val="00F16429"/>
    <w:rsid w:val="00F16D5C"/>
    <w:rsid w:val="00F43B98"/>
    <w:rsid w:val="00F61AFA"/>
    <w:rsid w:val="00F651C8"/>
    <w:rsid w:val="00F66408"/>
    <w:rsid w:val="00F739B9"/>
    <w:rsid w:val="00F826EC"/>
    <w:rsid w:val="00F8321F"/>
    <w:rsid w:val="00F8626A"/>
    <w:rsid w:val="00FB1EB7"/>
    <w:rsid w:val="00FB2398"/>
    <w:rsid w:val="00FB71E7"/>
    <w:rsid w:val="00FC5DC7"/>
    <w:rsid w:val="00FD1051"/>
    <w:rsid w:val="00FD39AF"/>
    <w:rsid w:val="00FE27A8"/>
    <w:rsid w:val="00FE2A0C"/>
    <w:rsid w:val="00FE338A"/>
    <w:rsid w:val="00FF6082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EE7733-0D11-49EC-AC32-CCD5E3B3C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7F8FB-188F-464B-8FDA-00AC2D5CA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Болесова</cp:lastModifiedBy>
  <cp:revision>2</cp:revision>
  <cp:lastPrinted>2023-10-09T12:41:00Z</cp:lastPrinted>
  <dcterms:created xsi:type="dcterms:W3CDTF">2023-10-16T12:29:00Z</dcterms:created>
  <dcterms:modified xsi:type="dcterms:W3CDTF">2023-10-16T12:29:00Z</dcterms:modified>
</cp:coreProperties>
</file>